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0AFBB358" w:rsidR="008B1A2C" w:rsidRDefault="008B1A2C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7A0FE3">
        <w:rPr>
          <w:b/>
          <w:color w:val="FF5200" w:themeColor="accent2"/>
          <w:sz w:val="36"/>
          <w:szCs w:val="36"/>
        </w:rPr>
        <w:t>Krycí list nabídky</w:t>
      </w:r>
      <w:r w:rsidR="0031280B" w:rsidRPr="007A0FE3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472C68" w:rsidRPr="00472C68">
        <w:rPr>
          <w:b/>
          <w:color w:val="FF5200" w:themeColor="accent2"/>
          <w:sz w:val="36"/>
          <w:szCs w:val="36"/>
        </w:rPr>
        <w:t xml:space="preserve">oprava vyprošťovacího mechanismu na vozidle VYA </w:t>
      </w:r>
      <w:proofErr w:type="spellStart"/>
      <w:r w:rsidR="00472C68" w:rsidRPr="00472C68">
        <w:rPr>
          <w:b/>
          <w:color w:val="FF5200" w:themeColor="accent2"/>
          <w:sz w:val="36"/>
          <w:szCs w:val="36"/>
        </w:rPr>
        <w:t>Scania</w:t>
      </w:r>
      <w:proofErr w:type="spellEnd"/>
      <w:r w:rsidR="00472C68" w:rsidRPr="00472C68">
        <w:rPr>
          <w:b/>
          <w:color w:val="FF5200" w:themeColor="accent2"/>
          <w:sz w:val="36"/>
          <w:szCs w:val="36"/>
        </w:rPr>
        <w:t xml:space="preserve"> 8x8 N341</w:t>
      </w:r>
      <w:r w:rsidR="0031280B" w:rsidRPr="007A0FE3">
        <w:rPr>
          <w:b/>
          <w:color w:val="FF5200" w:themeColor="accent2"/>
          <w:sz w:val="36"/>
          <w:szCs w:val="36"/>
        </w:rPr>
        <w:t>“</w:t>
      </w:r>
      <w:r w:rsidR="000128D4" w:rsidRPr="007A0FE3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7A0FE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F81BE6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139896</w:t>
      </w:r>
      <w:r w:rsidR="007D0DF9" w:rsidRPr="007D0DF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/2026-SŽ-GŘ-O25</w:t>
      </w:r>
    </w:p>
    <w:p w14:paraId="14A1A903" w14:textId="77777777" w:rsidR="00D545B8" w:rsidRPr="00B87D91" w:rsidRDefault="00D545B8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5DDE91B0" w14:textId="3551EC09" w:rsidR="007A0FE3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0052022" w:history="1">
            <w:r w:rsidR="007A0FE3" w:rsidRPr="00A91917">
              <w:rPr>
                <w:rStyle w:val="Hypertextovodkaz"/>
                <w:noProof/>
              </w:rPr>
              <w:t>Kapitola 1.</w:t>
            </w:r>
            <w:r w:rsidR="007A0FE3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7A0FE3" w:rsidRPr="00A91917">
              <w:rPr>
                <w:rStyle w:val="Hypertextovodkaz"/>
                <w:noProof/>
              </w:rPr>
              <w:t>Základní údaje k nabídce</w:t>
            </w:r>
            <w:r w:rsidR="007A0FE3">
              <w:rPr>
                <w:noProof/>
                <w:webHidden/>
              </w:rPr>
              <w:tab/>
            </w:r>
            <w:r w:rsidR="007A0FE3">
              <w:rPr>
                <w:noProof/>
                <w:webHidden/>
              </w:rPr>
              <w:fldChar w:fldCharType="begin"/>
            </w:r>
            <w:r w:rsidR="007A0FE3">
              <w:rPr>
                <w:noProof/>
                <w:webHidden/>
              </w:rPr>
              <w:instrText xml:space="preserve"> PAGEREF _Toc220052022 \h </w:instrText>
            </w:r>
            <w:r w:rsidR="007A0FE3">
              <w:rPr>
                <w:noProof/>
                <w:webHidden/>
              </w:rPr>
            </w:r>
            <w:r w:rsidR="007A0FE3">
              <w:rPr>
                <w:noProof/>
                <w:webHidden/>
              </w:rPr>
              <w:fldChar w:fldCharType="separate"/>
            </w:r>
            <w:r w:rsidR="00D545B8">
              <w:rPr>
                <w:noProof/>
                <w:webHidden/>
              </w:rPr>
              <w:t>2</w:t>
            </w:r>
            <w:r w:rsidR="007A0FE3">
              <w:rPr>
                <w:noProof/>
                <w:webHidden/>
              </w:rPr>
              <w:fldChar w:fldCharType="end"/>
            </w:r>
          </w:hyperlink>
        </w:p>
        <w:p w14:paraId="3E8801FA" w14:textId="23362AF8" w:rsidR="007A0FE3" w:rsidRDefault="007A0FE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052023" w:history="1">
            <w:r w:rsidRPr="00A91917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A91917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_Toc220052023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545B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C0A306" w14:textId="2FBA82DB" w:rsidR="007A0FE3" w:rsidRDefault="007A0FE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052024" w:history="1">
            <w:r w:rsidRPr="00A91917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A91917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_Toc220052024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545B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3AD06F" w14:textId="262ED4AD" w:rsidR="007A0FE3" w:rsidRDefault="007A0FE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052025" w:history="1">
            <w:r w:rsidRPr="00A91917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A91917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_Toc220052025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545B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5AEF17" w14:textId="54D853A8" w:rsidR="007A0FE3" w:rsidRDefault="007A0FE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052026" w:history="1">
            <w:r w:rsidRPr="00A91917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A91917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_Toc220052026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545B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93421D" w14:textId="5DFC2508" w:rsidR="007A0FE3" w:rsidRDefault="007A0FE3" w:rsidP="000703E9">
          <w:pPr>
            <w:pStyle w:val="Obsah2"/>
            <w:ind w:left="1320" w:hanging="1140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052027" w:history="1">
            <w:r w:rsidRPr="00A91917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A91917">
              <w:rPr>
                <w:rStyle w:val="Hypertextovodkaz"/>
                <w:noProof/>
              </w:rPr>
              <w:t>Čestné</w:t>
            </w:r>
            <w:r w:rsidRPr="00A91917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_Toc220052027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545B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C16A6" w14:textId="3A1F9CC6" w:rsidR="007A0FE3" w:rsidRDefault="007A0FE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052028" w:history="1">
            <w:r w:rsidRPr="00A91917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A91917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_Toc220052028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545B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0DD960C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0052022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BBDF003" w:rsidR="008B1A2C" w:rsidRPr="004E1498" w:rsidRDefault="000703E9" w:rsidP="00471B29">
      <w:pPr>
        <w:pStyle w:val="Identifikace"/>
      </w:pPr>
      <w:r w:rsidRPr="000703E9">
        <w:t>Dlážděná 1003/7, Nové Město, 110 00 Praha 1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362DA2FA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</w:t>
      </w:r>
      <w:r w:rsidRPr="007A0FE3">
        <w:t>zadávanou</w:t>
      </w:r>
      <w:r w:rsidR="004C76E9" w:rsidRPr="007A0FE3">
        <w:t xml:space="preserve"> jako </w:t>
      </w:r>
      <w:r w:rsidR="000128D4" w:rsidRPr="007A0FE3">
        <w:rPr>
          <w:rFonts w:eastAsia="Times New Roman" w:cs="Times New Roman"/>
          <w:lang w:eastAsia="cs-CZ"/>
        </w:rPr>
        <w:t>podlimitní sektorovou veřejnou zakázku</w:t>
      </w:r>
      <w:r w:rsidRPr="007A0FE3">
        <w:t>, jsou pravdivé</w:t>
      </w:r>
      <w:r w:rsidR="009771C9" w:rsidRPr="007A0FE3">
        <w:t>, úplné a odpovídají skutečnosti</w:t>
      </w:r>
      <w:r w:rsidRPr="007A0FE3">
        <w:t xml:space="preserve">. Účastník si je vědom důsledků záměrného uvedení nepravdivých údajů, které v rovině tohoto </w:t>
      </w:r>
      <w:r w:rsidR="00626DB3" w:rsidRPr="007A0FE3">
        <w:t xml:space="preserve">výběrového </w:t>
      </w:r>
      <w:r w:rsidRPr="007A0FE3">
        <w:t xml:space="preserve">řízení </w:t>
      </w:r>
      <w:r w:rsidR="009771C9" w:rsidRPr="007A0FE3">
        <w:t>mohou vést až k</w:t>
      </w:r>
      <w:r w:rsidRPr="007A0FE3">
        <w:t xml:space="preserve"> vyloučení</w:t>
      </w:r>
      <w:r>
        <w:t xml:space="preserve">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47CC0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F252A5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F252A5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447CC0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20052023"/>
      <w:r>
        <w:lastRenderedPageBreak/>
        <w:t>Ceník</w:t>
      </w:r>
      <w:bookmarkEnd w:id="1"/>
    </w:p>
    <w:p w14:paraId="3E5E9B0F" w14:textId="115E2123" w:rsidR="007E5951" w:rsidRPr="002072A0" w:rsidRDefault="002072A0" w:rsidP="007E5951">
      <w:pPr>
        <w:rPr>
          <w:rStyle w:val="Siln"/>
          <w:b w:val="0"/>
          <w:bCs w:val="0"/>
        </w:rPr>
      </w:pPr>
      <w:r w:rsidRPr="007A0FE3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7A0FE3">
        <w:rPr>
          <w:rStyle w:val="Siln"/>
          <w:b w:val="0"/>
          <w:bCs w:val="0"/>
        </w:rPr>
        <w:t>2</w:t>
      </w:r>
      <w:r w:rsidRPr="007A0FE3">
        <w:rPr>
          <w:rStyle w:val="Siln"/>
          <w:b w:val="0"/>
          <w:bCs w:val="0"/>
        </w:rPr>
        <w:t xml:space="preserve"> (</w:t>
      </w:r>
      <w:r w:rsidRPr="007A0FE3">
        <w:rPr>
          <w:rStyle w:val="Siln"/>
          <w:b w:val="0"/>
          <w:bCs w:val="0"/>
          <w:i/>
          <w:iCs/>
        </w:rPr>
        <w:t xml:space="preserve">budoucí příloha č. </w:t>
      </w:r>
      <w:r w:rsidR="007A0FE3" w:rsidRPr="007A0FE3">
        <w:rPr>
          <w:rStyle w:val="Siln"/>
          <w:b w:val="0"/>
          <w:bCs w:val="0"/>
          <w:i/>
          <w:iCs/>
        </w:rPr>
        <w:t>4</w:t>
      </w:r>
      <w:r w:rsidRPr="007A0FE3">
        <w:rPr>
          <w:rStyle w:val="Siln"/>
          <w:b w:val="0"/>
          <w:bCs w:val="0"/>
          <w:i/>
          <w:iCs/>
        </w:rPr>
        <w:t xml:space="preserve"> Závazného vzoru smlouvy</w:t>
      </w:r>
      <w:r w:rsidRPr="007A0FE3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447CC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20052024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20052025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20052026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20052027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7A0FE3" w:rsidRDefault="00E85D44" w:rsidP="00E85D44">
      <w:pPr>
        <w:pStyle w:val="Nadpis2"/>
      </w:pPr>
      <w:bookmarkStart w:id="6" w:name="_Toc220052028"/>
      <w:r w:rsidRPr="00E85D44">
        <w:t xml:space="preserve">Čestné prohlášení o splnění technické </w:t>
      </w:r>
      <w:r w:rsidRPr="007A0FE3">
        <w:t>kvalifikace</w:t>
      </w:r>
      <w:bookmarkEnd w:id="6"/>
    </w:p>
    <w:p w14:paraId="71002640" w14:textId="7E3236B2" w:rsidR="00E85D44" w:rsidRDefault="009466AC" w:rsidP="00471B29">
      <w:pPr>
        <w:rPr>
          <w:lang w:eastAsia="cs-CZ"/>
        </w:rPr>
      </w:pPr>
      <w:r w:rsidRPr="009466AC">
        <w:rPr>
          <w:lang w:eastAsia="cs-CZ"/>
        </w:rPr>
        <w:t>Účastník, který podává tuto nabídku, tímto čestně prohlašuje, že za poslední </w:t>
      </w:r>
      <w:r w:rsidRPr="009466AC">
        <w:rPr>
          <w:b/>
          <w:bCs/>
          <w:lang w:eastAsia="cs-CZ"/>
        </w:rPr>
        <w:t>3 roky</w:t>
      </w:r>
      <w:r w:rsidRPr="009466AC">
        <w:rPr>
          <w:lang w:eastAsia="cs-CZ"/>
        </w:rPr>
        <w:t> před zahájením výběrového řízení</w:t>
      </w:r>
      <w:r>
        <w:rPr>
          <w:lang w:eastAsia="cs-CZ"/>
        </w:rPr>
        <w:t xml:space="preserve"> provedl služby</w:t>
      </w:r>
      <w:r w:rsidR="00EB506F">
        <w:rPr>
          <w:lang w:eastAsia="cs-CZ"/>
        </w:rPr>
        <w:t xml:space="preserve"> blíže stanovené v čl. 9.5.1. Výzvy k podání nabídky</w:t>
      </w:r>
      <w:r w:rsidR="00E85D44" w:rsidRPr="007A0FE3">
        <w:rPr>
          <w:lang w:eastAsia="cs-CZ"/>
        </w:rPr>
        <w:t>.</w:t>
      </w:r>
      <w:r w:rsidR="00EB506F">
        <w:rPr>
          <w:lang w:eastAsia="cs-CZ"/>
        </w:rPr>
        <w:t xml:space="preserve"> 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 w:firstRow="1" w:lastRow="0" w:firstColumn="1" w:lastColumn="0" w:noHBand="0" w:noVBand="1"/>
      </w:tblPr>
      <w:tblGrid>
        <w:gridCol w:w="2173"/>
        <w:gridCol w:w="2174"/>
        <w:gridCol w:w="2175"/>
        <w:gridCol w:w="2174"/>
      </w:tblGrid>
      <w:tr w:rsidR="00EB506F" w14:paraId="39B96EC5" w14:textId="77777777" w:rsidTr="00EB50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CDF4871" w14:textId="266CEE43" w:rsidR="00EB506F" w:rsidRDefault="00EB506F" w:rsidP="00EB506F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0E7D674E" w14:textId="5D105AC8" w:rsidR="00EB506F" w:rsidRDefault="00EB506F" w:rsidP="00EB506F">
            <w:pPr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</w:t>
            </w:r>
          </w:p>
        </w:tc>
        <w:tc>
          <w:tcPr>
            <w:tcW w:w="21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B780B81" w14:textId="798923B4" w:rsidR="00EB506F" w:rsidRPr="00471B29" w:rsidRDefault="00EB506F" w:rsidP="00EB506F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 </w:t>
            </w:r>
          </w:p>
          <w:p w14:paraId="7BF0DE18" w14:textId="77777777" w:rsidR="00EB506F" w:rsidRDefault="00EB506F" w:rsidP="00EB50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28538DA" w14:textId="24607FA1" w:rsidR="00EB506F" w:rsidRDefault="00EB506F" w:rsidP="00EB50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  <w:r w:rsidRPr="00471B29">
              <w:rPr>
                <w:rStyle w:val="Siln"/>
              </w:rPr>
              <w:t>Celkový finanční objem služby)</w:t>
            </w:r>
          </w:p>
        </w:tc>
        <w:tc>
          <w:tcPr>
            <w:tcW w:w="21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7758553" w14:textId="77777777" w:rsidR="00EB506F" w:rsidRPr="00471B29" w:rsidRDefault="00EB506F" w:rsidP="00EB506F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2BE2E008" w14:textId="2288B36C" w:rsidR="00EB506F" w:rsidRPr="00EB506F" w:rsidRDefault="00EB506F" w:rsidP="00EB50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lang w:eastAsia="cs-CZ"/>
              </w:rPr>
            </w:pPr>
            <w:r w:rsidRPr="00EB506F">
              <w:rPr>
                <w:rStyle w:val="Siln"/>
                <w:b w:val="0"/>
                <w:bCs w:val="0"/>
              </w:rPr>
              <w:t>(datum od-do, v rámci 3 kalendářních let nazpět před zahájením výběrového řízení)</w:t>
            </w:r>
          </w:p>
        </w:tc>
      </w:tr>
      <w:tr w:rsidR="00EB506F" w14:paraId="057CF44F" w14:textId="77777777" w:rsidTr="00EB506F">
        <w:trPr>
          <w:trHeight w:val="8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19DB4992" w14:textId="77777777" w:rsidR="00EB506F" w:rsidRDefault="00EB506F" w:rsidP="00EB506F">
            <w:pPr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4" w:type="dxa"/>
          </w:tcPr>
          <w:p w14:paraId="0CA21CE4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5" w:type="dxa"/>
          </w:tcPr>
          <w:p w14:paraId="423B08CE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4" w:type="dxa"/>
          </w:tcPr>
          <w:p w14:paraId="6DCDA698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</w:tr>
      <w:tr w:rsidR="00EB506F" w14:paraId="4F5D6CB6" w14:textId="77777777" w:rsidTr="00EB506F">
        <w:trPr>
          <w:trHeight w:val="8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25B51B25" w14:textId="77777777" w:rsidR="00EB506F" w:rsidRDefault="00EB506F" w:rsidP="00EB506F">
            <w:pPr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4" w:type="dxa"/>
          </w:tcPr>
          <w:p w14:paraId="2FDF26DF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5" w:type="dxa"/>
          </w:tcPr>
          <w:p w14:paraId="1EE2F6FB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4" w:type="dxa"/>
          </w:tcPr>
          <w:p w14:paraId="0429B6FB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</w:tr>
      <w:tr w:rsidR="00EB506F" w14:paraId="399AB7E5" w14:textId="77777777" w:rsidTr="00EB506F">
        <w:trPr>
          <w:trHeight w:val="9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4E205E6E" w14:textId="77777777" w:rsidR="00EB506F" w:rsidRDefault="00EB506F" w:rsidP="00EB506F">
            <w:pPr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4" w:type="dxa"/>
          </w:tcPr>
          <w:p w14:paraId="4AD37368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5" w:type="dxa"/>
          </w:tcPr>
          <w:p w14:paraId="2CFF47A1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4" w:type="dxa"/>
          </w:tcPr>
          <w:p w14:paraId="586BC613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</w:tr>
      <w:tr w:rsidR="00EB506F" w14:paraId="7783BA6B" w14:textId="77777777" w:rsidTr="00EB506F">
        <w:trPr>
          <w:trHeight w:val="8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34E7E818" w14:textId="77777777" w:rsidR="00EB506F" w:rsidRDefault="00EB506F" w:rsidP="00EB506F">
            <w:pPr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4" w:type="dxa"/>
          </w:tcPr>
          <w:p w14:paraId="3FBFBB4F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5" w:type="dxa"/>
          </w:tcPr>
          <w:p w14:paraId="39819054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4" w:type="dxa"/>
          </w:tcPr>
          <w:p w14:paraId="3A8ABD0F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</w:tr>
      <w:tr w:rsidR="00EB506F" w14:paraId="6EAC0A89" w14:textId="77777777" w:rsidTr="00EB506F">
        <w:trPr>
          <w:trHeight w:val="8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13939023" w14:textId="77777777" w:rsidR="00EB506F" w:rsidRDefault="00EB506F" w:rsidP="00EB506F">
            <w:pPr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4" w:type="dxa"/>
          </w:tcPr>
          <w:p w14:paraId="1F0D4C88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5" w:type="dxa"/>
          </w:tcPr>
          <w:p w14:paraId="5C3DD1A0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174" w:type="dxa"/>
          </w:tcPr>
          <w:p w14:paraId="4A9FC742" w14:textId="77777777" w:rsidR="00EB506F" w:rsidRDefault="00EB506F" w:rsidP="00EB5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</w:tr>
    </w:tbl>
    <w:p w14:paraId="67A774CC" w14:textId="1458FAA9" w:rsidR="002126E7" w:rsidRPr="007A0FE3" w:rsidRDefault="002126E7" w:rsidP="00F0533E">
      <w:pPr>
        <w:rPr>
          <w:rFonts w:eastAsia="Times New Roman" w:cs="Times New Roman"/>
          <w:lang w:eastAsia="cs-CZ"/>
        </w:rPr>
      </w:pP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47CC0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A1139" w14:textId="77777777" w:rsidR="00F252A5" w:rsidRDefault="00F252A5" w:rsidP="00962258">
      <w:pPr>
        <w:spacing w:after="0" w:line="240" w:lineRule="auto"/>
      </w:pPr>
      <w:r>
        <w:separator/>
      </w:r>
    </w:p>
  </w:endnote>
  <w:endnote w:type="continuationSeparator" w:id="0">
    <w:p w14:paraId="796BC845" w14:textId="77777777" w:rsidR="00F252A5" w:rsidRDefault="00F252A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73E25B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A725C2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602CDA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0E8AF6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6A4E01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DDAF1D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909F1" w14:textId="77777777" w:rsidR="00F252A5" w:rsidRDefault="00F252A5" w:rsidP="00962258">
      <w:pPr>
        <w:spacing w:after="0" w:line="240" w:lineRule="auto"/>
      </w:pPr>
      <w:r>
        <w:separator/>
      </w:r>
    </w:p>
  </w:footnote>
  <w:footnote w:type="continuationSeparator" w:id="0">
    <w:p w14:paraId="3FC94201" w14:textId="77777777" w:rsidR="00F252A5" w:rsidRDefault="00F252A5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882"/>
    <w:rsid w:val="00045E47"/>
    <w:rsid w:val="000703E9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8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B5B47"/>
    <w:rsid w:val="002C31BF"/>
    <w:rsid w:val="002D08B1"/>
    <w:rsid w:val="002E0CD7"/>
    <w:rsid w:val="002F50CD"/>
    <w:rsid w:val="00304B06"/>
    <w:rsid w:val="0031030C"/>
    <w:rsid w:val="003110E1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08C0"/>
    <w:rsid w:val="003E2FB9"/>
    <w:rsid w:val="00427650"/>
    <w:rsid w:val="00441430"/>
    <w:rsid w:val="00447CC0"/>
    <w:rsid w:val="00450F07"/>
    <w:rsid w:val="00453CD3"/>
    <w:rsid w:val="00460660"/>
    <w:rsid w:val="00471B29"/>
    <w:rsid w:val="00472C68"/>
    <w:rsid w:val="00486107"/>
    <w:rsid w:val="00487AC9"/>
    <w:rsid w:val="00491827"/>
    <w:rsid w:val="004B348C"/>
    <w:rsid w:val="004B7AAB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22C9"/>
    <w:rsid w:val="00523EA7"/>
    <w:rsid w:val="00553375"/>
    <w:rsid w:val="00557C28"/>
    <w:rsid w:val="005736B7"/>
    <w:rsid w:val="00575E5A"/>
    <w:rsid w:val="005930C5"/>
    <w:rsid w:val="005A2779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423D1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16C85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A0FE3"/>
    <w:rsid w:val="007B570C"/>
    <w:rsid w:val="007B6D10"/>
    <w:rsid w:val="007C0237"/>
    <w:rsid w:val="007C3297"/>
    <w:rsid w:val="007C589B"/>
    <w:rsid w:val="007D0DF9"/>
    <w:rsid w:val="007E4A6E"/>
    <w:rsid w:val="007E5951"/>
    <w:rsid w:val="007F56A7"/>
    <w:rsid w:val="00807DD0"/>
    <w:rsid w:val="0084075C"/>
    <w:rsid w:val="0084684F"/>
    <w:rsid w:val="00861306"/>
    <w:rsid w:val="008659F3"/>
    <w:rsid w:val="008671B3"/>
    <w:rsid w:val="00874BB8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466AC"/>
    <w:rsid w:val="009472F3"/>
    <w:rsid w:val="00962258"/>
    <w:rsid w:val="009678B7"/>
    <w:rsid w:val="009771C9"/>
    <w:rsid w:val="009833E1"/>
    <w:rsid w:val="00987422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240E8"/>
    <w:rsid w:val="00A3220C"/>
    <w:rsid w:val="00A327CB"/>
    <w:rsid w:val="00A522BA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55DD"/>
    <w:rsid w:val="00BD7E91"/>
    <w:rsid w:val="00C02D0A"/>
    <w:rsid w:val="00C03A6E"/>
    <w:rsid w:val="00C04499"/>
    <w:rsid w:val="00C044EE"/>
    <w:rsid w:val="00C11942"/>
    <w:rsid w:val="00C14C81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E69E5"/>
    <w:rsid w:val="00CF53B5"/>
    <w:rsid w:val="00CF64C9"/>
    <w:rsid w:val="00D10A6B"/>
    <w:rsid w:val="00D11E34"/>
    <w:rsid w:val="00D21061"/>
    <w:rsid w:val="00D247B3"/>
    <w:rsid w:val="00D4108E"/>
    <w:rsid w:val="00D545B8"/>
    <w:rsid w:val="00D6163D"/>
    <w:rsid w:val="00D65EB9"/>
    <w:rsid w:val="00D73D46"/>
    <w:rsid w:val="00D831A3"/>
    <w:rsid w:val="00DC75F3"/>
    <w:rsid w:val="00DD46F3"/>
    <w:rsid w:val="00DE1BFA"/>
    <w:rsid w:val="00DE56F2"/>
    <w:rsid w:val="00DF116D"/>
    <w:rsid w:val="00DF4CE3"/>
    <w:rsid w:val="00E308FE"/>
    <w:rsid w:val="00E30A0E"/>
    <w:rsid w:val="00E34137"/>
    <w:rsid w:val="00E34D19"/>
    <w:rsid w:val="00E36C4A"/>
    <w:rsid w:val="00E3773B"/>
    <w:rsid w:val="00E4572D"/>
    <w:rsid w:val="00E46950"/>
    <w:rsid w:val="00E6656A"/>
    <w:rsid w:val="00E666DF"/>
    <w:rsid w:val="00E85D44"/>
    <w:rsid w:val="00E9269E"/>
    <w:rsid w:val="00EA1898"/>
    <w:rsid w:val="00EA68D7"/>
    <w:rsid w:val="00EB104F"/>
    <w:rsid w:val="00EB1802"/>
    <w:rsid w:val="00EB506F"/>
    <w:rsid w:val="00ED14BD"/>
    <w:rsid w:val="00EE5414"/>
    <w:rsid w:val="00F0533E"/>
    <w:rsid w:val="00F1048D"/>
    <w:rsid w:val="00F12DEC"/>
    <w:rsid w:val="00F1715C"/>
    <w:rsid w:val="00F252A5"/>
    <w:rsid w:val="00F26B94"/>
    <w:rsid w:val="00F310F8"/>
    <w:rsid w:val="00F35939"/>
    <w:rsid w:val="00F44645"/>
    <w:rsid w:val="00F45607"/>
    <w:rsid w:val="00F45664"/>
    <w:rsid w:val="00F46034"/>
    <w:rsid w:val="00F4790C"/>
    <w:rsid w:val="00F5558F"/>
    <w:rsid w:val="00F659EB"/>
    <w:rsid w:val="00F76E9F"/>
    <w:rsid w:val="00F81179"/>
    <w:rsid w:val="00F814D9"/>
    <w:rsid w:val="00F81BE6"/>
    <w:rsid w:val="00F86BA6"/>
    <w:rsid w:val="00F92C76"/>
    <w:rsid w:val="00FA5E88"/>
    <w:rsid w:val="00FC2602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  <w:style w:type="character" w:customStyle="1" w:styleId="normaltextrun">
    <w:name w:val="normaltextrun"/>
    <w:basedOn w:val="Standardnpsmoodstavce"/>
    <w:rsid w:val="00946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8</Pages>
  <Words>1241</Words>
  <Characters>7326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Půlpán Jiří</cp:lastModifiedBy>
  <cp:revision>21</cp:revision>
  <cp:lastPrinted>2026-03-11T07:15:00Z</cp:lastPrinted>
  <dcterms:created xsi:type="dcterms:W3CDTF">2026-01-23T08:09:00Z</dcterms:created>
  <dcterms:modified xsi:type="dcterms:W3CDTF">2026-08-19T12:54:00Z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